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0D315B" w:rsidTr="000D315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15B" w:rsidRDefault="000D315B" w:rsidP="007A5995">
            <w:r>
              <w:t xml:space="preserve">Приложение 8 </w:t>
            </w:r>
          </w:p>
        </w:tc>
      </w:tr>
      <w:tr w:rsidR="000D315B" w:rsidTr="000D315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15B" w:rsidRDefault="000D315B" w:rsidP="007A599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D315B" w:rsidTr="000D315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15B" w:rsidRDefault="00EB4E9F" w:rsidP="00A32F85">
            <w:r>
              <w:t>о</w:t>
            </w:r>
            <w:r w:rsidR="000D315B">
              <w:t>т</w:t>
            </w:r>
            <w:r>
              <w:t xml:space="preserve"> 25.03.2022</w:t>
            </w:r>
            <w:r w:rsidR="000D315B">
              <w:t xml:space="preserve"> № </w:t>
            </w:r>
            <w:r>
              <w:t>14-161</w:t>
            </w:r>
          </w:p>
        </w:tc>
      </w:tr>
      <w:tr w:rsidR="000D315B" w:rsidTr="000D315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</w:tr>
      <w:tr w:rsidR="000D315B" w:rsidTr="000D315B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15B" w:rsidRPr="00EB4E9F" w:rsidRDefault="000D315B" w:rsidP="007A5995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2022 год </w:t>
            </w:r>
          </w:p>
          <w:p w:rsidR="000D315B" w:rsidRDefault="000D315B" w:rsidP="007A5995">
            <w:pPr>
              <w:jc w:val="center"/>
            </w:pPr>
            <w:r>
              <w:t>и на плановый период 2023 и 2024 годов</w:t>
            </w:r>
          </w:p>
        </w:tc>
      </w:tr>
      <w:tr w:rsidR="000D315B" w:rsidTr="000D315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тыс. руб.</w:t>
            </w:r>
          </w:p>
        </w:tc>
      </w:tr>
      <w:tr w:rsidR="000D315B" w:rsidTr="000D315B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2022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2023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2024 год</w:t>
            </w:r>
          </w:p>
        </w:tc>
      </w:tr>
      <w:tr w:rsidR="000D315B" w:rsidTr="000D315B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15B" w:rsidRDefault="000D315B" w:rsidP="007A5995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15B" w:rsidRDefault="000D315B" w:rsidP="007A5995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5B" w:rsidRDefault="000D315B" w:rsidP="007A5995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5B" w:rsidRDefault="000D315B" w:rsidP="007A5995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5B" w:rsidRDefault="000D315B" w:rsidP="007A5995"/>
        </w:tc>
      </w:tr>
    </w:tbl>
    <w:p w:rsidR="000D315B" w:rsidRPr="000D315B" w:rsidRDefault="000D315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0D315B" w:rsidTr="000D315B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15B" w:rsidRDefault="000D315B" w:rsidP="007A5995">
            <w:pPr>
              <w:jc w:val="center"/>
            </w:pPr>
            <w:r>
              <w:t>5</w:t>
            </w:r>
          </w:p>
        </w:tc>
      </w:tr>
      <w:tr w:rsidR="000D315B" w:rsidTr="000D315B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D315B" w:rsidRDefault="000D315B" w:rsidP="007A5995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990 247,9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-231 064,7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969 252,3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 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3 321 074,4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2 050 000,0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3 321 074,4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2 050 000,0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-2 351 822,1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-2 050 000,0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-2 351 822,1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-2 050 000,0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-231 064,7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-231 064,7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600 000,0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600 000,0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600 000,0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-843 226,0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-831 064,7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-843 226,0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-831 064,7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-600 000,0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-231 064,7</w:t>
            </w:r>
          </w:p>
        </w:tc>
      </w:tr>
      <w:tr w:rsidR="000D315B" w:rsidTr="000D315B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D315B" w:rsidRDefault="000D315B" w:rsidP="007A5995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102 995,6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 </w:t>
            </w:r>
          </w:p>
        </w:tc>
      </w:tr>
      <w:tr w:rsidR="000D315B" w:rsidTr="000D315B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D315B" w:rsidRDefault="000D315B" w:rsidP="007A5995">
            <w:pPr>
              <w:jc w:val="center"/>
            </w:pPr>
            <w:r>
              <w:t>000 01 06 00 00 00 0000 000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D315B" w:rsidRDefault="000D315B" w:rsidP="007A5995">
            <w:r>
              <w:t>Иные 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-82 000,0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D315B" w:rsidRDefault="000D315B" w:rsidP="007A5995">
            <w:pPr>
              <w:jc w:val="right"/>
            </w:pPr>
            <w:r>
              <w:t> </w:t>
            </w:r>
          </w:p>
        </w:tc>
      </w:tr>
      <w:tr w:rsidR="000D315B" w:rsidTr="000D315B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</w:tr>
      <w:tr w:rsidR="000D315B" w:rsidTr="000D315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5B" w:rsidRDefault="000D315B" w:rsidP="007A5995"/>
        </w:tc>
      </w:tr>
    </w:tbl>
    <w:p w:rsidR="00E2598B" w:rsidRPr="000D315B" w:rsidRDefault="00E2598B" w:rsidP="000D315B"/>
    <w:sectPr w:rsidR="00E2598B" w:rsidRPr="000D315B" w:rsidSect="005D4BF2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023" w:rsidRDefault="00A23023" w:rsidP="000D315B">
      <w:r>
        <w:separator/>
      </w:r>
    </w:p>
  </w:endnote>
  <w:endnote w:type="continuationSeparator" w:id="1">
    <w:p w:rsidR="00A23023" w:rsidRDefault="00A23023" w:rsidP="000D3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023" w:rsidRDefault="00A23023" w:rsidP="000D315B">
      <w:r>
        <w:separator/>
      </w:r>
    </w:p>
  </w:footnote>
  <w:footnote w:type="continuationSeparator" w:id="1">
    <w:p w:rsidR="00A23023" w:rsidRDefault="00A23023" w:rsidP="000D31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15B" w:rsidRDefault="00F9221E" w:rsidP="00795A7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D31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15B" w:rsidRDefault="000D31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15B" w:rsidRDefault="00F9221E" w:rsidP="00795A7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D31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2F85">
      <w:rPr>
        <w:rStyle w:val="a7"/>
        <w:noProof/>
      </w:rPr>
      <w:t>2</w:t>
    </w:r>
    <w:r>
      <w:rPr>
        <w:rStyle w:val="a7"/>
      </w:rPr>
      <w:fldChar w:fldCharType="end"/>
    </w:r>
  </w:p>
  <w:p w:rsidR="000D315B" w:rsidRDefault="000D315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0D315B"/>
    <w:rsid w:val="000D315B"/>
    <w:rsid w:val="00100AC8"/>
    <w:rsid w:val="002C3F39"/>
    <w:rsid w:val="00367576"/>
    <w:rsid w:val="005D4BF2"/>
    <w:rsid w:val="006808C6"/>
    <w:rsid w:val="008B41D1"/>
    <w:rsid w:val="008C3605"/>
    <w:rsid w:val="00912FEC"/>
    <w:rsid w:val="009C7E8C"/>
    <w:rsid w:val="00A23023"/>
    <w:rsid w:val="00A24CAF"/>
    <w:rsid w:val="00A32F85"/>
    <w:rsid w:val="00B912FD"/>
    <w:rsid w:val="00C53623"/>
    <w:rsid w:val="00C816F7"/>
    <w:rsid w:val="00CF3D73"/>
    <w:rsid w:val="00E2598B"/>
    <w:rsid w:val="00E44A17"/>
    <w:rsid w:val="00EB4E9F"/>
    <w:rsid w:val="00F6400A"/>
    <w:rsid w:val="00F9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D31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D315B"/>
  </w:style>
  <w:style w:type="paragraph" w:styleId="a5">
    <w:name w:val="footer"/>
    <w:basedOn w:val="a"/>
    <w:link w:val="a6"/>
    <w:uiPriority w:val="99"/>
    <w:semiHidden/>
    <w:unhideWhenUsed/>
    <w:rsid w:val="000D31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D315B"/>
  </w:style>
  <w:style w:type="character" w:styleId="a7">
    <w:name w:val="page number"/>
    <w:basedOn w:val="a0"/>
    <w:uiPriority w:val="99"/>
    <w:semiHidden/>
    <w:unhideWhenUsed/>
    <w:rsid w:val="000D31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2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HarkovaDU</cp:lastModifiedBy>
  <cp:revision>6</cp:revision>
  <dcterms:created xsi:type="dcterms:W3CDTF">2022-03-24T10:29:00Z</dcterms:created>
  <dcterms:modified xsi:type="dcterms:W3CDTF">2022-03-25T12:17:00Z</dcterms:modified>
</cp:coreProperties>
</file>